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7F3540C6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186B" w:rsidRPr="00A8186B">
              <w:t xml:space="preserve"> </w:t>
            </w:r>
            <w:r w:rsidR="00A8186B">
              <w:t xml:space="preserve">Kanalbauarbeiten auf der </w:t>
            </w:r>
            <w:r w:rsidR="0065585B">
              <w:t>Mauer</w:t>
            </w:r>
            <w:r w:rsidR="00A8186B">
              <w:t xml:space="preserve">straße in Duisburg- </w:t>
            </w:r>
            <w:r w:rsidR="0065585B">
              <w:t>Bergheim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D0B0" w14:textId="77777777" w:rsidR="00651635" w:rsidRDefault="00651635">
      <w:r>
        <w:separator/>
      </w:r>
    </w:p>
    <w:p w14:paraId="60B5C893" w14:textId="77777777" w:rsidR="00651635" w:rsidRDefault="00651635"/>
    <w:p w14:paraId="38DCAB09" w14:textId="77777777" w:rsidR="00651635" w:rsidRDefault="00651635"/>
  </w:endnote>
  <w:endnote w:type="continuationSeparator" w:id="0">
    <w:p w14:paraId="2D9DA13E" w14:textId="77777777" w:rsidR="00651635" w:rsidRDefault="00651635">
      <w:r>
        <w:continuationSeparator/>
      </w:r>
    </w:p>
    <w:p w14:paraId="133FA543" w14:textId="77777777" w:rsidR="00651635" w:rsidRDefault="00651635"/>
    <w:p w14:paraId="0BB3B7BC" w14:textId="77777777" w:rsidR="00651635" w:rsidRDefault="00651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CE9B" w14:textId="77777777" w:rsidR="00651635" w:rsidRDefault="00651635" w:rsidP="00026D23">
      <w:r>
        <w:separator/>
      </w:r>
    </w:p>
  </w:footnote>
  <w:footnote w:type="continuationSeparator" w:id="0">
    <w:p w14:paraId="06808369" w14:textId="77777777" w:rsidR="00651635" w:rsidRDefault="00651635">
      <w:r>
        <w:continuationSeparator/>
      </w:r>
    </w:p>
    <w:p w14:paraId="0B3E10F7" w14:textId="77777777" w:rsidR="00651635" w:rsidRDefault="00651635"/>
    <w:p w14:paraId="671D8196" w14:textId="77777777" w:rsidR="00651635" w:rsidRDefault="00651635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51635"/>
    <w:rsid w:val="0065585B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00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735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81</cp:revision>
  <cp:lastPrinted>2024-07-15T07:21:00Z</cp:lastPrinted>
  <dcterms:created xsi:type="dcterms:W3CDTF">2022-01-27T14:34:00Z</dcterms:created>
  <dcterms:modified xsi:type="dcterms:W3CDTF">2026-06-15T11:23:00Z</dcterms:modified>
</cp:coreProperties>
</file>